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6E7239A6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D25EF1" w:rsidRPr="002046BD">
        <w:rPr>
          <w:rFonts w:ascii="BIZ UD明朝 Medium" w:eastAsia="BIZ UD明朝 Medium" w:hAnsi="ＭＳ 明朝"/>
          <w:noProof/>
          <w:spacing w:val="16"/>
          <w:sz w:val="21"/>
          <w:szCs w:val="21"/>
        </w:rPr>
        <w:t>感染隔離ユニット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D25EF1" w:rsidRPr="002046BD">
        <w:rPr>
          <w:rFonts w:ascii="BIZ UD明朝 Medium" w:eastAsia="BIZ UD明朝 Medium" w:hAnsi="BIZ UD明朝 Medium"/>
          <w:noProof/>
          <w:kern w:val="0"/>
        </w:rPr>
        <w:t>１式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6E7FE376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D25EF1" w:rsidRPr="002046BD">
        <w:rPr>
          <w:rFonts w:ascii="BIZ UD明朝 Medium" w:eastAsia="BIZ UD明朝 Medium" w:hAnsi="ＭＳ 明朝"/>
          <w:noProof/>
          <w:spacing w:val="16"/>
          <w:szCs w:val="22"/>
        </w:rPr>
        <w:t>令和８年７月31日（金）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4 感染隔離ユニット ミンティ（感染管理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14 感染隔離ユニット ミンティ（感染管理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69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76399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56A0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605E"/>
    <w:rsid w:val="006A001E"/>
    <w:rsid w:val="006A0B43"/>
    <w:rsid w:val="006A11B8"/>
    <w:rsid w:val="006A2BD3"/>
    <w:rsid w:val="006A53F7"/>
    <w:rsid w:val="006A58AC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37279"/>
    <w:rsid w:val="007418EB"/>
    <w:rsid w:val="00742FCB"/>
    <w:rsid w:val="00745D8E"/>
    <w:rsid w:val="00746008"/>
    <w:rsid w:val="007470CE"/>
    <w:rsid w:val="00752497"/>
    <w:rsid w:val="00753938"/>
    <w:rsid w:val="00757333"/>
    <w:rsid w:val="00762E8D"/>
    <w:rsid w:val="0076330B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3A11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3341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C392D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162B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25EF1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07545"/>
    <w:rsid w:val="00F1766B"/>
    <w:rsid w:val="00F201D0"/>
    <w:rsid w:val="00F24446"/>
    <w:rsid w:val="00F31256"/>
    <w:rsid w:val="00F316F6"/>
    <w:rsid w:val="00F3451A"/>
    <w:rsid w:val="00F366EB"/>
    <w:rsid w:val="00F40E54"/>
    <w:rsid w:val="00F442E5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42B5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4%20&#24863;&#26579;&#38548;&#38626;&#12518;&#12491;&#12483;&#12488;%20&#12511;&#12531;&#12486;&#12451;&#65288;&#24863;&#26579;&#31649;&#29702;&#23460;&#65289;\03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4%20&#24863;&#26579;&#38548;&#38626;&#12518;&#12491;&#12483;&#12488;%20&#12511;&#12531;&#12486;&#12451;&#65288;&#24863;&#26579;&#31649;&#29702;&#23460;&#65289;\03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90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68</cp:revision>
  <cp:lastPrinted>2026-06-19T03:18:00Z</cp:lastPrinted>
  <dcterms:created xsi:type="dcterms:W3CDTF">2020-01-22T03:01:00Z</dcterms:created>
  <dcterms:modified xsi:type="dcterms:W3CDTF">2026-07-24T02:20:00Z</dcterms:modified>
</cp:coreProperties>
</file>